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5083A414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87613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876130">
        <w:rPr>
          <w:b/>
          <w:noProof/>
          <w:sz w:val="24"/>
        </w:rPr>
        <w:t>06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76130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2D254F">
        <w:rPr>
          <w:b/>
          <w:noProof/>
          <w:sz w:val="24"/>
        </w:rPr>
        <w:t>5</w:t>
      </w:r>
      <w:r w:rsidR="00876130">
        <w:rPr>
          <w:b/>
          <w:noProof/>
          <w:sz w:val="24"/>
        </w:rPr>
        <w:t>211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0EB5372A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 w:rsidR="002D254F"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0DEB154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13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6FDDAD7D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449D8D7" w14:textId="3025AE9D" w:rsidR="009C5016" w:rsidRDefault="00716725" w:rsidP="009059FF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CB3E45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9059FF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18674" w14:textId="77777777" w:rsidR="00DE2A98" w:rsidRDefault="00DE2A98">
      <w:r>
        <w:separator/>
      </w:r>
    </w:p>
  </w:endnote>
  <w:endnote w:type="continuationSeparator" w:id="0">
    <w:p w14:paraId="4CFE9EB8" w14:textId="77777777" w:rsidR="00DE2A98" w:rsidRDefault="00DE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1E475" w14:textId="77777777" w:rsidR="00DE2A98" w:rsidRDefault="00DE2A98">
      <w:r>
        <w:separator/>
      </w:r>
    </w:p>
  </w:footnote>
  <w:footnote w:type="continuationSeparator" w:id="0">
    <w:p w14:paraId="58DAA2BE" w14:textId="77777777" w:rsidR="00DE2A98" w:rsidRDefault="00DE2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54F"/>
    <w:rsid w:val="002D2E5F"/>
    <w:rsid w:val="002E03AA"/>
    <w:rsid w:val="002E7A9E"/>
    <w:rsid w:val="00312EE9"/>
    <w:rsid w:val="00315D82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6E96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76130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059FF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2A98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962CE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A5DAD-7E52-4597-B2F6-AE27C052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833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MFI</cp:lastModifiedBy>
  <cp:revision>2</cp:revision>
  <cp:lastPrinted>2000-02-29T10:31:00Z</cp:lastPrinted>
  <dcterms:created xsi:type="dcterms:W3CDTF">2021-09-30T12:36:00Z</dcterms:created>
  <dcterms:modified xsi:type="dcterms:W3CDTF">2021-09-30T12:36:00Z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